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CD416A" w:rsidTr="00CD416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16A" w:rsidRDefault="00CD416A" w:rsidP="000A1E31">
            <w:r>
              <w:t>Приложение 10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16A" w:rsidRDefault="00CD416A" w:rsidP="000A1E31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D416A" w:rsidTr="00CD416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16A" w:rsidRDefault="00CC652F" w:rsidP="00B627F5">
            <w:r>
              <w:t xml:space="preserve">от </w:t>
            </w:r>
            <w:r w:rsidR="003657E1">
              <w:t>06.12.20</w:t>
            </w:r>
            <w:r w:rsidR="00B627F5">
              <w:rPr>
                <w:lang w:val="en-US"/>
              </w:rPr>
              <w:t>19</w:t>
            </w:r>
            <w:r w:rsidR="00CD416A" w:rsidRPr="00CC652F">
              <w:t xml:space="preserve"> </w:t>
            </w:r>
            <w:r w:rsidR="00CD416A">
              <w:t xml:space="preserve">№ </w:t>
            </w:r>
            <w:r w:rsidR="003657E1">
              <w:t>59-461</w:t>
            </w:r>
            <w:r w:rsidR="00CD416A">
              <w:t xml:space="preserve">     </w:t>
            </w:r>
          </w:p>
        </w:tc>
      </w:tr>
      <w:tr w:rsidR="00CD416A" w:rsidTr="00CD416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</w:tr>
      <w:tr w:rsidR="00CD416A" w:rsidTr="00CD416A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16A" w:rsidRPr="003657E1" w:rsidRDefault="00CD416A" w:rsidP="003657E1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2020 год и на плановый период 2021 и 2022 годов</w:t>
            </w:r>
            <w:r w:rsidR="003657E1" w:rsidRPr="003657E1">
              <w:t xml:space="preserve"> </w:t>
            </w:r>
            <w:r w:rsidR="003657E1">
              <w:t>(в редакции решений Саратовской городской Думы от 06.02.2020 № 61-486, 23.04.2020 № 65-516, 10.07.2020 № 70-558, 30.07.2020 № 72-570, 29.10.2020 № 76-596, 26.11.2020 № 78-617, 24.12.2020 № 81-636)</w:t>
            </w:r>
          </w:p>
        </w:tc>
      </w:tr>
      <w:tr w:rsidR="00CD416A" w:rsidTr="00CD416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тыс. руб.</w:t>
            </w:r>
          </w:p>
        </w:tc>
      </w:tr>
      <w:tr w:rsidR="00CD416A" w:rsidTr="00CD416A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2020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2021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2022 год</w:t>
            </w:r>
          </w:p>
        </w:tc>
      </w:tr>
      <w:tr w:rsidR="00CD416A" w:rsidTr="00CD416A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416A" w:rsidRDefault="00CD416A" w:rsidP="000A1E31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416A" w:rsidRDefault="00CD416A" w:rsidP="000A1E31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Default="00CD416A" w:rsidP="000A1E31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Default="00CD416A" w:rsidP="000A1E31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Default="00CD416A" w:rsidP="000A1E31"/>
        </w:tc>
      </w:tr>
    </w:tbl>
    <w:p w:rsidR="00CD416A" w:rsidRPr="00CD416A" w:rsidRDefault="00CD416A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CD416A" w:rsidTr="00CD416A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Default="00CD416A" w:rsidP="000A1E31">
            <w:pPr>
              <w:jc w:val="center"/>
            </w:pPr>
            <w:r>
              <w:t>5</w:t>
            </w:r>
          </w:p>
        </w:tc>
      </w:tr>
      <w:tr w:rsidR="00CD416A" w:rsidTr="00CD416A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D416A" w:rsidRDefault="00CD416A" w:rsidP="000A1E31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118 057,9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32 600,0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 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6 702 400,0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2 560 000,0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6 702 400,0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2 560 000,0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-6 669 800,0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-2 560 000,0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-6 669 800,0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-2 560 000,0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 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 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900 000,0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Получение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900 000,0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Получение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900 000,0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-900 000,0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-900 000,0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CD416A" w:rsidRDefault="00CD416A" w:rsidP="000A1E31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-900 000,0</w:t>
            </w:r>
          </w:p>
        </w:tc>
      </w:tr>
      <w:tr w:rsidR="00CD416A" w:rsidTr="00CD416A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D416A" w:rsidRDefault="00CD416A" w:rsidP="000A1E31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D416A" w:rsidRDefault="00CD416A" w:rsidP="000A1E31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85 457,9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D416A" w:rsidRDefault="00CD416A" w:rsidP="000A1E31">
            <w:pPr>
              <w:jc w:val="right"/>
            </w:pPr>
            <w:r>
              <w:t> </w:t>
            </w:r>
          </w:p>
        </w:tc>
      </w:tr>
      <w:tr w:rsidR="00CD416A" w:rsidTr="00CD416A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</w:tr>
      <w:tr w:rsidR="00CD416A" w:rsidTr="00CD416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Default="00CD416A" w:rsidP="000A1E31"/>
        </w:tc>
      </w:tr>
    </w:tbl>
    <w:p w:rsidR="00CD416A" w:rsidRPr="004A6F3E" w:rsidRDefault="00CD416A" w:rsidP="00CD416A"/>
    <w:p w:rsidR="00E2598B" w:rsidRPr="00CD416A" w:rsidRDefault="00E2598B" w:rsidP="00CD416A"/>
    <w:sectPr w:rsidR="00E2598B" w:rsidRPr="00CD416A" w:rsidSect="00CD416A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213" w:rsidRDefault="00595213" w:rsidP="00CD416A">
      <w:r>
        <w:separator/>
      </w:r>
    </w:p>
  </w:endnote>
  <w:endnote w:type="continuationSeparator" w:id="0">
    <w:p w:rsidR="00595213" w:rsidRDefault="00595213" w:rsidP="00CD4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213" w:rsidRDefault="00595213" w:rsidP="00CD416A">
      <w:r>
        <w:separator/>
      </w:r>
    </w:p>
  </w:footnote>
  <w:footnote w:type="continuationSeparator" w:id="0">
    <w:p w:rsidR="00595213" w:rsidRDefault="00595213" w:rsidP="00CD41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16A" w:rsidRDefault="004B56E2" w:rsidP="00493BE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D416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D416A" w:rsidRDefault="00CD41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16A" w:rsidRDefault="004B56E2" w:rsidP="00493BE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D416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627F5">
      <w:rPr>
        <w:rStyle w:val="a7"/>
        <w:noProof/>
      </w:rPr>
      <w:t>2</w:t>
    </w:r>
    <w:r>
      <w:rPr>
        <w:rStyle w:val="a7"/>
      </w:rPr>
      <w:fldChar w:fldCharType="end"/>
    </w:r>
  </w:p>
  <w:p w:rsidR="00CD416A" w:rsidRDefault="00CD41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CD416A"/>
    <w:rsid w:val="000F0F12"/>
    <w:rsid w:val="00110F42"/>
    <w:rsid w:val="002C3F39"/>
    <w:rsid w:val="003657E1"/>
    <w:rsid w:val="003A7B9A"/>
    <w:rsid w:val="004B56E2"/>
    <w:rsid w:val="00595213"/>
    <w:rsid w:val="0059673B"/>
    <w:rsid w:val="006808C6"/>
    <w:rsid w:val="009F7BAE"/>
    <w:rsid w:val="00A24CAF"/>
    <w:rsid w:val="00B627F5"/>
    <w:rsid w:val="00B912FD"/>
    <w:rsid w:val="00CC652F"/>
    <w:rsid w:val="00CD416A"/>
    <w:rsid w:val="00CF6C9E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D41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D416A"/>
  </w:style>
  <w:style w:type="paragraph" w:styleId="a5">
    <w:name w:val="footer"/>
    <w:basedOn w:val="a"/>
    <w:link w:val="a6"/>
    <w:uiPriority w:val="99"/>
    <w:semiHidden/>
    <w:unhideWhenUsed/>
    <w:rsid w:val="00CD41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D416A"/>
  </w:style>
  <w:style w:type="character" w:styleId="a7">
    <w:name w:val="page number"/>
    <w:basedOn w:val="a0"/>
    <w:uiPriority w:val="99"/>
    <w:semiHidden/>
    <w:unhideWhenUsed/>
    <w:rsid w:val="00CD41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1</Pages>
  <Words>440</Words>
  <Characters>2511</Characters>
  <Application>Microsoft Office Word</Application>
  <DocSecurity>0</DocSecurity>
  <Lines>20</Lines>
  <Paragraphs>5</Paragraphs>
  <ScaleCrop>false</ScaleCrop>
  <Company/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DannikEN</cp:lastModifiedBy>
  <cp:revision>5</cp:revision>
  <cp:lastPrinted>2020-12-14T13:01:00Z</cp:lastPrinted>
  <dcterms:created xsi:type="dcterms:W3CDTF">2020-12-14T13:00:00Z</dcterms:created>
  <dcterms:modified xsi:type="dcterms:W3CDTF">2020-12-24T12:14:00Z</dcterms:modified>
</cp:coreProperties>
</file>